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B9" w:rsidRDefault="009F7BB9" w:rsidP="00AD1F52">
      <w:pPr>
        <w:jc w:val="center"/>
        <w:rPr>
          <w:lang w:val="uk-UA"/>
        </w:rPr>
      </w:pPr>
      <w:r w:rsidRPr="0030230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9F7BB9" w:rsidRDefault="009F7BB9" w:rsidP="00AD1F52">
      <w:pPr>
        <w:jc w:val="center"/>
        <w:rPr>
          <w:lang w:val="uk-UA"/>
        </w:rPr>
      </w:pPr>
    </w:p>
    <w:p w:rsidR="009F7BB9" w:rsidRDefault="009F7BB9" w:rsidP="00AD1F5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F7BB9" w:rsidRDefault="009F7BB9" w:rsidP="00AD1F5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F7BB9" w:rsidRDefault="009F7BB9" w:rsidP="00AD1F5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9F7BB9" w:rsidRDefault="009F7BB9" w:rsidP="00AD1F52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F7BB9" w:rsidRDefault="009F7BB9" w:rsidP="00AD1F52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F7BB9" w:rsidRDefault="009F7BB9" w:rsidP="00AD1F52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9F7BB9" w:rsidRPr="00DE7E3D" w:rsidRDefault="009F7BB9" w:rsidP="00AD1F52">
      <w:pPr>
        <w:rPr>
          <w:lang w:val="uk-UA"/>
        </w:rPr>
      </w:pPr>
      <w:r>
        <w:rPr>
          <w:lang w:val="uk-UA"/>
        </w:rPr>
        <w:t xml:space="preserve">23 квітня  2021 р.                                                                                   </w:t>
      </w:r>
      <w:r>
        <w:t>№</w:t>
      </w:r>
      <w:r>
        <w:rPr>
          <w:lang w:val="uk-UA"/>
        </w:rPr>
        <w:t xml:space="preserve"> 120-к</w:t>
      </w:r>
    </w:p>
    <w:p w:rsidR="009F7BB9" w:rsidRDefault="009F7BB9" w:rsidP="00AD1F52"/>
    <w:p w:rsidR="009F7BB9" w:rsidRDefault="009F7BB9" w:rsidP="00AD1F52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F7BB9" w:rsidRPr="00D22F78" w:rsidRDefault="009F7BB9" w:rsidP="00AD1F52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Дуняшева Т.Т. </w:t>
      </w:r>
    </w:p>
    <w:p w:rsidR="009F7BB9" w:rsidRDefault="009F7BB9" w:rsidP="00AD1F5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F7BB9" w:rsidRDefault="009F7BB9" w:rsidP="00AD1F52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BF6F82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із протоколу конкурсної комісії від 23 квітня 2021 року №02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особистої  заяви  Дуняшева Т.Т.  від 23 квітня 2021 року:</w:t>
      </w:r>
    </w:p>
    <w:p w:rsidR="009F7BB9" w:rsidRDefault="009F7BB9" w:rsidP="00AD1F52">
      <w:pPr>
        <w:pStyle w:val="BodyTextIndent2"/>
        <w:ind w:firstLine="708"/>
        <w:jc w:val="both"/>
      </w:pPr>
      <w:r>
        <w:rPr>
          <w:bCs/>
          <w:color w:val="000000"/>
        </w:rPr>
        <w:t xml:space="preserve">1.Звільнити  Дуняшева Тимура Тахіровича  з посади головного спеціаліста з питань інформаційних технологій  відділу інформаційно-комунікаційних  технологій та комп’ютерного  забезпечення  </w:t>
      </w:r>
      <w:r w:rsidRPr="00E14671">
        <w:rPr>
          <w:bCs/>
          <w:color w:val="000000"/>
        </w:rPr>
        <w:t xml:space="preserve">Арцизькоїміської ради </w:t>
      </w:r>
      <w:r>
        <w:rPr>
          <w:bCs/>
          <w:color w:val="000000"/>
        </w:rPr>
        <w:t xml:space="preserve"> 23 квітня 2021 року за власним бажанням у зв’язку із  прийняттям на роботу за конкурсом,із </w:t>
      </w:r>
      <w:r>
        <w:t>збереженням невикористаної  основної щорічної відпустки  за період роботи з  14 грудня 2020 року по 23 квітня  2021 року.</w:t>
      </w:r>
    </w:p>
    <w:p w:rsidR="009F7BB9" w:rsidRPr="00E14671" w:rsidRDefault="009F7BB9" w:rsidP="00AD1F52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9F7BB9" w:rsidRDefault="009F7BB9" w:rsidP="00AD1F52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F7BB9" w:rsidRPr="00670933" w:rsidRDefault="009F7BB9" w:rsidP="00AD1F5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F7BB9" w:rsidRDefault="009F7BB9" w:rsidP="00AD1F5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9F7BB9" w:rsidRDefault="009F7BB9" w:rsidP="00AD1F52"/>
    <w:p w:rsidR="009F7BB9" w:rsidRDefault="009F7BB9" w:rsidP="00AD1F52"/>
    <w:p w:rsidR="009F7BB9" w:rsidRDefault="009F7BB9" w:rsidP="00AD1F52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Т.Дуняшев</w:t>
      </w: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Pr="00E96A52" w:rsidRDefault="009F7BB9" w:rsidP="00AD1F5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F7BB9" w:rsidRPr="00E96A52" w:rsidRDefault="009F7BB9" w:rsidP="00AD1F5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23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120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F7BB9" w:rsidRDefault="009F7BB9" w:rsidP="00AD1F5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7BB9" w:rsidRPr="00A84420" w:rsidRDefault="009F7BB9" w:rsidP="00AD1F5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звільненняДуняшева Т.Т.</w:t>
      </w:r>
    </w:p>
    <w:p w:rsidR="009F7BB9" w:rsidRDefault="009F7BB9" w:rsidP="00AD1F5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F7BB9" w:rsidRDefault="009F7BB9" w:rsidP="00AD1F5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F7BB9" w:rsidRDefault="009F7BB9" w:rsidP="00AD1F5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F7BB9" w:rsidRDefault="009F7BB9" w:rsidP="00AD1F5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F7BB9" w:rsidRPr="00CF77D5" w:rsidRDefault="009F7BB9" w:rsidP="00AD1F5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9F7BB9" w:rsidRDefault="009F7BB9" w:rsidP="00AD1F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Default="009F7BB9" w:rsidP="00AD1F52">
      <w:pPr>
        <w:rPr>
          <w:sz w:val="28"/>
          <w:szCs w:val="28"/>
          <w:lang w:val="uk-UA"/>
        </w:rPr>
      </w:pPr>
    </w:p>
    <w:p w:rsidR="009F7BB9" w:rsidRPr="00E05F39" w:rsidRDefault="009F7BB9" w:rsidP="00AD1F5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9F7BB9" w:rsidRPr="00E05F39" w:rsidRDefault="009F7BB9" w:rsidP="00AD1F5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9F7BB9" w:rsidRPr="00E05F39" w:rsidRDefault="009F7BB9" w:rsidP="00AD1F52">
      <w:pPr>
        <w:rPr>
          <w:sz w:val="28"/>
          <w:szCs w:val="28"/>
          <w:lang w:val="uk-UA"/>
        </w:rPr>
      </w:pPr>
    </w:p>
    <w:p w:rsidR="009F7BB9" w:rsidRPr="00A84420" w:rsidRDefault="009F7BB9" w:rsidP="00AD1F52">
      <w:pPr>
        <w:rPr>
          <w:lang w:val="uk-UA"/>
        </w:rPr>
      </w:pPr>
    </w:p>
    <w:p w:rsidR="009F7BB9" w:rsidRDefault="009F7BB9" w:rsidP="00AD1F52"/>
    <w:p w:rsidR="009F7BB9" w:rsidRDefault="009F7BB9" w:rsidP="00AD1F52">
      <w:pPr>
        <w:rPr>
          <w:lang w:val="uk-UA"/>
        </w:rPr>
      </w:pPr>
    </w:p>
    <w:p w:rsidR="009F7BB9" w:rsidRDefault="009F7BB9" w:rsidP="00AD1F52">
      <w:pPr>
        <w:rPr>
          <w:lang w:val="uk-UA"/>
        </w:rPr>
      </w:pPr>
    </w:p>
    <w:p w:rsidR="009F7BB9" w:rsidRDefault="009F7BB9" w:rsidP="00AD1F52">
      <w:pPr>
        <w:rPr>
          <w:lang w:val="uk-UA"/>
        </w:rPr>
      </w:pPr>
    </w:p>
    <w:p w:rsidR="009F7BB9" w:rsidRDefault="009F7BB9" w:rsidP="00AD1F52">
      <w:pPr>
        <w:rPr>
          <w:lang w:val="uk-UA"/>
        </w:rPr>
      </w:pPr>
    </w:p>
    <w:p w:rsidR="009F7BB9" w:rsidRPr="00AC24EA" w:rsidRDefault="009F7BB9" w:rsidP="00AD1F52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9F7BB9" w:rsidRDefault="009F7BB9" w:rsidP="00AD1F52">
      <w:pPr>
        <w:rPr>
          <w:lang w:val="uk-UA"/>
        </w:rPr>
      </w:pPr>
    </w:p>
    <w:p w:rsidR="009F7BB9" w:rsidRPr="00D22F78" w:rsidRDefault="009F7BB9" w:rsidP="00AD1F52">
      <w:pPr>
        <w:rPr>
          <w:sz w:val="28"/>
          <w:szCs w:val="28"/>
          <w:lang w:val="uk-UA"/>
        </w:rPr>
      </w:pPr>
    </w:p>
    <w:p w:rsidR="009F7BB9" w:rsidRPr="00C008AD" w:rsidRDefault="009F7BB9" w:rsidP="00AD1F52">
      <w:pPr>
        <w:rPr>
          <w:lang w:val="uk-UA"/>
        </w:rPr>
      </w:pPr>
    </w:p>
    <w:p w:rsidR="009F7BB9" w:rsidRPr="007C7FE0" w:rsidRDefault="009F7BB9" w:rsidP="00AD1F52">
      <w:pPr>
        <w:rPr>
          <w:lang w:val="uk-UA"/>
        </w:rPr>
      </w:pPr>
    </w:p>
    <w:p w:rsidR="009F7BB9" w:rsidRPr="00AD1F52" w:rsidRDefault="009F7BB9">
      <w:pPr>
        <w:rPr>
          <w:lang w:val="uk-UA"/>
        </w:rPr>
      </w:pPr>
    </w:p>
    <w:sectPr w:rsidR="009F7BB9" w:rsidRPr="00AD1F52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F52"/>
    <w:rsid w:val="003010A8"/>
    <w:rsid w:val="0030230D"/>
    <w:rsid w:val="00581752"/>
    <w:rsid w:val="006057AE"/>
    <w:rsid w:val="00670933"/>
    <w:rsid w:val="006A7CF3"/>
    <w:rsid w:val="007735AB"/>
    <w:rsid w:val="007C7FE0"/>
    <w:rsid w:val="009F265C"/>
    <w:rsid w:val="009F7BB9"/>
    <w:rsid w:val="00A84420"/>
    <w:rsid w:val="00AC24EA"/>
    <w:rsid w:val="00AD1F52"/>
    <w:rsid w:val="00BF6F82"/>
    <w:rsid w:val="00C008AD"/>
    <w:rsid w:val="00C2100B"/>
    <w:rsid w:val="00CF77D5"/>
    <w:rsid w:val="00D22F78"/>
    <w:rsid w:val="00DE7E3D"/>
    <w:rsid w:val="00E05F39"/>
    <w:rsid w:val="00E14671"/>
    <w:rsid w:val="00E96A52"/>
    <w:rsid w:val="00FC1BF9"/>
    <w:rsid w:val="00FD1818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F52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AD1F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D1F52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AD1F52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AD1F52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AD1F52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D1F52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7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7CF3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236</Words>
  <Characters>1347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2021-04-26T09:23:00Z</cp:lastPrinted>
  <dcterms:created xsi:type="dcterms:W3CDTF">2021-04-21T13:41:00Z</dcterms:created>
  <dcterms:modified xsi:type="dcterms:W3CDTF">2022-01-11T09:52:00Z</dcterms:modified>
</cp:coreProperties>
</file>